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Bradford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Bradford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Bradford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Bradford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Bradford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Bradford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56.1% </w:t>
      </w:r>
      <w:r w:rsidRPr="004747BF">
        <w:rPr>
          <w:rFonts w:ascii="Libre Franklin Light" w:eastAsia="Times New Roman" w:hAnsi="Libre Franklin Light" w:cs="Calibri Light"/>
        </w:rPr>
        <w:t xml:space="preserve">of those respondents classified as PGSI 8+ in Bradford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Bradford is estimated to be </w:t>
      </w:r>
      <w:r w:rsidRPr="00773DF7">
        <w:rPr>
          <w:rFonts w:ascii="Libre Franklin Light" w:eastAsia="Times New Roman" w:hAnsi="Libre Franklin Light" w:cs="Calibri Light"/>
          <w:b/>
          <w:bCs/>
          <w:color w:val="C45911" w:themeColor="accent2" w:themeShade="BF"/>
        </w:rPr>
        <w:t xml:space="preserve">£13,749,917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Bradford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Bradford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Bradford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Bradford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ad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Bradford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ad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Bradford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Bradford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ad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Bradford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Bradford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Bradford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Bradford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Bradford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Bradford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£13,749,917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Bradford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£223,964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£4,631,693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£331,798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£93,318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£171,083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£8,298,061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£13,749,917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Bradford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Bradford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Bradford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Bradford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28.0%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Bradford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Bradford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Bradford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Bradford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7E69BB0-FB55-45A6-9CFC-07938593B72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